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A4751" w14:textId="43DEBDD0" w:rsidR="00BA00AB" w:rsidRDefault="004576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CRAVEN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d.ca.1400)</w:t>
      </w:r>
    </w:p>
    <w:p w14:paraId="5324BA3D" w14:textId="7C9E17DD" w:rsidR="00457683" w:rsidRDefault="004576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Stettenham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806857A" w14:textId="0D3B6D78" w:rsidR="00457683" w:rsidRDefault="004576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34765" w14:textId="1936CD61" w:rsidR="00457683" w:rsidRDefault="004576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B66A2F" w14:textId="1B3166B3" w:rsidR="00457683" w:rsidRDefault="00457683" w:rsidP="00457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Feb.1400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57145767" w14:textId="77777777" w:rsidR="00457683" w:rsidRDefault="00457683" w:rsidP="00457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(York Medieval Probate Index, 1267-1500)</w:t>
      </w:r>
    </w:p>
    <w:p w14:paraId="4269EB73" w14:textId="77777777" w:rsidR="00457683" w:rsidRDefault="00457683" w:rsidP="00457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7A7D3B" w14:textId="77777777" w:rsidR="00457683" w:rsidRDefault="00457683" w:rsidP="00457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233433" w14:textId="77777777" w:rsidR="00457683" w:rsidRPr="00C73BA4" w:rsidRDefault="00457683" w:rsidP="00457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2021</w:t>
      </w:r>
    </w:p>
    <w:p w14:paraId="035EC4EE" w14:textId="5396546E" w:rsidR="00457683" w:rsidRPr="00457683" w:rsidRDefault="004576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57683" w:rsidRPr="004576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346F30" w14:textId="77777777" w:rsidR="00457683" w:rsidRDefault="00457683" w:rsidP="009139A6">
      <w:r>
        <w:separator/>
      </w:r>
    </w:p>
  </w:endnote>
  <w:endnote w:type="continuationSeparator" w:id="0">
    <w:p w14:paraId="3586BFCA" w14:textId="77777777" w:rsidR="00457683" w:rsidRDefault="004576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C5F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273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E50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EDAB3" w14:textId="77777777" w:rsidR="00457683" w:rsidRDefault="00457683" w:rsidP="009139A6">
      <w:r>
        <w:separator/>
      </w:r>
    </w:p>
  </w:footnote>
  <w:footnote w:type="continuationSeparator" w:id="0">
    <w:p w14:paraId="57929F3D" w14:textId="77777777" w:rsidR="00457683" w:rsidRDefault="004576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896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F4E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AC2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683"/>
    <w:rsid w:val="000666E0"/>
    <w:rsid w:val="002510B7"/>
    <w:rsid w:val="00457683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AA98F"/>
  <w15:chartTrackingRefBased/>
  <w15:docId w15:val="{66ABC686-BD72-47F6-90B8-E65AC1F16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2021-03-31T13:03:00Z</dcterms:created>
  <dcterms:modified xsi:type="dcterms:W3CDTF">2021-03-31T13:05:00Z</dcterms:modified>
</cp:coreProperties>
</file>